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E62A0" w14:textId="2E390B8B" w:rsidR="001B484A" w:rsidRPr="001B484A" w:rsidRDefault="001B484A" w:rsidP="001B484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B484A">
        <w:rPr>
          <w:rFonts w:ascii="Arial" w:eastAsia="MS Mincho" w:hAnsi="Arial"/>
          <w:b/>
          <w:noProof/>
          <w:sz w:val="24"/>
        </w:rPr>
        <w:t>3GPP TSG-</w:t>
      </w:r>
      <w:r w:rsidRPr="001B484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B484A">
        <w:rPr>
          <w:rFonts w:ascii="Arial" w:eastAsia="MS Mincho" w:hAnsi="Arial"/>
          <w:b/>
          <w:noProof/>
          <w:sz w:val="24"/>
        </w:rPr>
        <w:t xml:space="preserve"> Meetin</w:t>
      </w:r>
      <w:r w:rsidRPr="001B484A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1B484A">
        <w:rPr>
          <w:rFonts w:ascii="Arial" w:eastAsia="MS Mincho" w:hAnsi="Arial" w:cs="Arial"/>
          <w:b/>
          <w:noProof/>
          <w:sz w:val="24"/>
          <w:szCs w:val="24"/>
        </w:rPr>
        <w:tab/>
      </w:r>
      <w:r w:rsidR="002C6908" w:rsidRPr="002C6908">
        <w:rPr>
          <w:rFonts w:ascii="Arial" w:hAnsi="Arial" w:cs="Arial"/>
          <w:b/>
          <w:noProof/>
          <w:sz w:val="24"/>
          <w:szCs w:val="24"/>
          <w:lang w:eastAsia="zh-CN"/>
        </w:rPr>
        <w:t>R4-232023</w:t>
      </w:r>
      <w:r w:rsidR="002C6908">
        <w:rPr>
          <w:rFonts w:ascii="Arial" w:hAnsi="Arial" w:cs="Arial"/>
          <w:b/>
          <w:noProof/>
          <w:sz w:val="24"/>
          <w:szCs w:val="24"/>
          <w:lang w:eastAsia="zh-CN"/>
        </w:rPr>
        <w:t>7</w:t>
      </w:r>
      <w:bookmarkStart w:id="2" w:name="_GoBack"/>
      <w:bookmarkEnd w:id="2"/>
    </w:p>
    <w:bookmarkEnd w:id="0"/>
    <w:p w14:paraId="391A407C" w14:textId="77777777" w:rsidR="001B484A" w:rsidRPr="001B484A" w:rsidRDefault="001B484A" w:rsidP="001B484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B484A">
        <w:rPr>
          <w:rFonts w:ascii="Arial" w:eastAsia="MS Mincho" w:hAnsi="Arial"/>
          <w:b/>
          <w:noProof/>
          <w:sz w:val="24"/>
        </w:rPr>
        <w:t>Chicago, 13</w:t>
      </w:r>
      <w:r w:rsidRPr="001B484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B484A">
        <w:rPr>
          <w:rFonts w:ascii="Arial" w:eastAsia="MS Mincho" w:hAnsi="Arial"/>
          <w:b/>
          <w:noProof/>
          <w:sz w:val="24"/>
        </w:rPr>
        <w:t xml:space="preserve"> - 17</w:t>
      </w:r>
      <w:r w:rsidRPr="001B484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B484A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14:paraId="0985FDF3" w14:textId="1EFB350B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85DA4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F30589">
        <w:rPr>
          <w:rFonts w:ascii="Arial" w:hAnsi="Arial"/>
          <w:sz w:val="24"/>
          <w:lang w:val="en-US" w:eastAsia="zh-CN"/>
        </w:rPr>
        <w:t>Simulation results</w:t>
      </w:r>
      <w:r w:rsidR="0028661B" w:rsidRPr="0028661B">
        <w:rPr>
          <w:rFonts w:ascii="Arial" w:hAnsi="Arial"/>
          <w:sz w:val="24"/>
          <w:lang w:val="en-US" w:eastAsia="zh-CN"/>
        </w:rPr>
        <w:t xml:space="preserve"> on demodulation performance requirements for NR network-controlled repeaters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2F97FE89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C6908" w:rsidRPr="002C6908">
        <w:rPr>
          <w:rFonts w:ascii="Arial" w:hAnsi="Arial"/>
          <w:sz w:val="24"/>
          <w:lang w:val="pt-BR"/>
        </w:rPr>
        <w:t>8.28.6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0DA2E48C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EF61F5">
        <w:rPr>
          <w:lang w:eastAsia="zh-CN"/>
        </w:rPr>
        <w:t>4</w:t>
      </w:r>
      <w:r>
        <w:rPr>
          <w:lang w:eastAsia="zh-CN"/>
        </w:rPr>
        <w:t>#</w:t>
      </w:r>
      <w:r w:rsidR="00EF61F5">
        <w:rPr>
          <w:lang w:eastAsia="zh-CN"/>
        </w:rPr>
        <w:t>10</w:t>
      </w:r>
      <w:r w:rsidR="00AD7060">
        <w:rPr>
          <w:lang w:eastAsia="zh-CN"/>
        </w:rPr>
        <w:t>8</w:t>
      </w:r>
      <w:r w:rsidR="00692ECE">
        <w:rPr>
          <w:lang w:eastAsia="zh-CN"/>
        </w:rPr>
        <w:t>b</w:t>
      </w:r>
      <w:r>
        <w:rPr>
          <w:lang w:eastAsia="zh-CN"/>
        </w:rPr>
        <w:t xml:space="preserve"> meeting, </w:t>
      </w:r>
      <w:r w:rsidR="00EF61F5">
        <w:rPr>
          <w:lang w:eastAsia="zh-CN"/>
        </w:rPr>
        <w:t>WF</w:t>
      </w:r>
      <w:r>
        <w:rPr>
          <w:lang w:eastAsia="zh-CN"/>
        </w:rPr>
        <w:t xml:space="preserve"> </w:t>
      </w:r>
      <w:r w:rsidR="008D4AA8">
        <w:rPr>
          <w:lang w:eastAsia="zh-CN"/>
        </w:rPr>
        <w:fldChar w:fldCharType="begin"/>
      </w:r>
      <w:r w:rsidR="008D4AA8">
        <w:rPr>
          <w:lang w:eastAsia="zh-CN"/>
        </w:rPr>
        <w:instrText xml:space="preserve"> REF _Ref132083827 \r \h </w:instrText>
      </w:r>
      <w:r w:rsidR="008D4AA8">
        <w:rPr>
          <w:lang w:eastAsia="zh-CN"/>
        </w:rPr>
      </w:r>
      <w:r w:rsidR="008D4AA8">
        <w:rPr>
          <w:lang w:eastAsia="zh-CN"/>
        </w:rPr>
        <w:fldChar w:fldCharType="separate"/>
      </w:r>
      <w:r w:rsidR="008D4AA8">
        <w:rPr>
          <w:lang w:eastAsia="zh-CN"/>
        </w:rPr>
        <w:t>[1]</w:t>
      </w:r>
      <w:r w:rsidR="008D4AA8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EF61F5" w:rsidRPr="00EF61F5">
        <w:rPr>
          <w:lang w:eastAsia="zh-CN"/>
        </w:rPr>
        <w:t>on NCR</w:t>
      </w:r>
      <w:r w:rsidR="00692ECE">
        <w:rPr>
          <w:lang w:eastAsia="zh-CN"/>
        </w:rPr>
        <w:t>-</w:t>
      </w:r>
      <w:r w:rsidR="00EF61F5" w:rsidRPr="00EF61F5">
        <w:rPr>
          <w:lang w:eastAsia="zh-CN"/>
        </w:rPr>
        <w:t>MT demodulation requirements</w:t>
      </w:r>
      <w:r w:rsidRPr="004B565E">
        <w:rPr>
          <w:lang w:eastAsia="zh-CN"/>
        </w:rPr>
        <w:t xml:space="preserve"> was approved</w:t>
      </w:r>
      <w:r w:rsidR="00EF61F5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</w:t>
      </w:r>
      <w:r w:rsidR="009F6EAD">
        <w:rPr>
          <w:lang w:val="en-US" w:eastAsia="zh-CN"/>
        </w:rPr>
        <w:t>updated</w:t>
      </w:r>
      <w:r w:rsidR="00F30589" w:rsidRPr="00F30589">
        <w:rPr>
          <w:lang w:val="en-US" w:eastAsia="zh-CN"/>
        </w:rPr>
        <w:t xml:space="preserve"> simulation results about</w:t>
      </w:r>
      <w:r w:rsidR="00DF0FD5" w:rsidRPr="00DF0FD5">
        <w:rPr>
          <w:lang w:val="en-US" w:eastAsia="zh-CN"/>
        </w:rPr>
        <w:t xml:space="preserve"> NR network-controlled repeaters</w:t>
      </w:r>
      <w:r w:rsidRPr="004B565E">
        <w:rPr>
          <w:lang w:val="en-US" w:eastAsia="zh-CN"/>
        </w:rPr>
        <w:t>.</w:t>
      </w:r>
    </w:p>
    <w:p w14:paraId="323E1786" w14:textId="7C07DEE6" w:rsidR="00EF61F5" w:rsidRDefault="00F30589" w:rsidP="00EF61F5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54FF0601" w14:textId="0739BACB" w:rsidR="0021341E" w:rsidRPr="0021341E" w:rsidRDefault="0021341E" w:rsidP="0021341E">
      <w:pPr>
        <w:rPr>
          <w:lang w:val="en-US" w:eastAsia="zh-CN"/>
        </w:rPr>
      </w:pPr>
      <w:r>
        <w:rPr>
          <w:lang w:val="en-US" w:eastAsia="zh-CN"/>
        </w:rPr>
        <w:t xml:space="preserve">Based on our discussion </w:t>
      </w:r>
      <w:r w:rsidR="0024427B">
        <w:rPr>
          <w:lang w:val="en-US" w:eastAsia="zh-CN"/>
        </w:rPr>
        <w:t>Tdoc</w:t>
      </w:r>
      <w:r>
        <w:rPr>
          <w:lang w:val="en-US" w:eastAsia="zh-CN"/>
        </w:rPr>
        <w:t xml:space="preserve"> in the same topic, here we </w:t>
      </w:r>
      <w:r w:rsidR="0024427B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list the cases that need to </w:t>
      </w:r>
      <w:r w:rsidR="0024427B">
        <w:rPr>
          <w:lang w:val="en-US" w:eastAsia="zh-CN"/>
        </w:rPr>
        <w:t>perform new simulation.</w:t>
      </w:r>
    </w:p>
    <w:p w14:paraId="33F5B3DC" w14:textId="286ABD1A" w:rsidR="00F30589" w:rsidRDefault="0021341E" w:rsidP="0021341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R1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180"/>
        <w:gridCol w:w="1477"/>
        <w:gridCol w:w="922"/>
        <w:gridCol w:w="616"/>
        <w:gridCol w:w="1810"/>
        <w:gridCol w:w="1853"/>
        <w:gridCol w:w="1695"/>
        <w:gridCol w:w="903"/>
      </w:tblGrid>
      <w:tr w:rsidR="0016589D" w:rsidRPr="0021341E" w14:paraId="5AF3CE49" w14:textId="482FA4BB" w:rsidTr="0016589D">
        <w:trPr>
          <w:jc w:val="center"/>
        </w:trPr>
        <w:tc>
          <w:tcPr>
            <w:tcW w:w="0" w:type="auto"/>
            <w:vMerge w:val="restart"/>
            <w:vAlign w:val="center"/>
          </w:tcPr>
          <w:p w14:paraId="50935442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3F143AC6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061F8CC2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34378C37" w14:textId="0E9704B5" w:rsidR="0016589D" w:rsidRPr="0016589D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367A541" w14:textId="77813E14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A3B599F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66CF7DD0" w14:textId="402C8C95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16589D" w:rsidRPr="0021341E" w14:paraId="525D8BA9" w14:textId="77777777" w:rsidTr="0016589D">
        <w:trPr>
          <w:jc w:val="center"/>
        </w:trPr>
        <w:tc>
          <w:tcPr>
            <w:tcW w:w="0" w:type="auto"/>
            <w:vMerge/>
            <w:vAlign w:val="center"/>
          </w:tcPr>
          <w:p w14:paraId="43FDDE8F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D4FDE20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C096B15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652F255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05DEF68" w14:textId="520AE07D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EB6161C" w14:textId="77777777" w:rsidR="0016589D" w:rsidRPr="0021341E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2CE96CEA" w14:textId="5869A4AB" w:rsidR="0016589D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vAlign w:val="center"/>
          </w:tcPr>
          <w:p w14:paraId="2A7B2C41" w14:textId="495650EB" w:rsidR="0016589D" w:rsidRDefault="0016589D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16589D" w:rsidRPr="0021341E" w14:paraId="7E181193" w14:textId="411A7346" w:rsidTr="0016589D">
        <w:trPr>
          <w:jc w:val="center"/>
        </w:trPr>
        <w:tc>
          <w:tcPr>
            <w:tcW w:w="0" w:type="auto"/>
            <w:vAlign w:val="center"/>
          </w:tcPr>
          <w:p w14:paraId="563DB72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A793C8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6FDD1FDE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7A0D3A62" w14:textId="416A99BD" w:rsidR="0016589D" w:rsidRPr="0016589D" w:rsidRDefault="0016589D" w:rsidP="0016589D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11C7B0B" w14:textId="37274EF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CA8FDFC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7292A02F" w14:textId="220E521A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3.</w:t>
            </w:r>
            <w:r w:rsidR="00E237E9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EC50EAF" w14:textId="66617474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E237E9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</w:tr>
      <w:tr w:rsidR="0016589D" w:rsidRPr="0021341E" w14:paraId="6374027B" w14:textId="58D129A3" w:rsidTr="0016589D">
        <w:trPr>
          <w:jc w:val="center"/>
        </w:trPr>
        <w:tc>
          <w:tcPr>
            <w:tcW w:w="0" w:type="auto"/>
            <w:vAlign w:val="center"/>
          </w:tcPr>
          <w:p w14:paraId="7C6720D2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B63123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42BDF662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703A78A1" w14:textId="3198BC08" w:rsidR="0016589D" w:rsidRPr="0016589D" w:rsidRDefault="0016589D" w:rsidP="0016589D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CA1EEDD" w14:textId="6885CDF1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3B553EEC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66CD0CE1" w14:textId="1AC6C62E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6.</w:t>
            </w:r>
            <w:r w:rsidR="00E237E9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6B3738CA" w14:textId="32A64905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237E9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3.0</w:t>
            </w:r>
          </w:p>
        </w:tc>
      </w:tr>
      <w:tr w:rsidR="00472877" w:rsidRPr="0021341E" w14:paraId="4699D30E" w14:textId="77777777" w:rsidTr="0016589D">
        <w:trPr>
          <w:jc w:val="center"/>
        </w:trPr>
        <w:tc>
          <w:tcPr>
            <w:tcW w:w="0" w:type="auto"/>
            <w:vAlign w:val="center"/>
          </w:tcPr>
          <w:p w14:paraId="434F24E1" w14:textId="3AD4751D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E46B4CA" w14:textId="43220E87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09927630" w14:textId="0C943154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498E1F5D" w14:textId="4B72469D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52CCC9E1" w14:textId="31AE291A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569B0A8" w14:textId="522F0BCE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12AAD06F" w14:textId="63CD504F" w:rsidR="00472877" w:rsidRPr="00A315DF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9602DA"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E0AFD07" w14:textId="41995079" w:rsidR="00472877" w:rsidRPr="00A315DF" w:rsidRDefault="00DA2D6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9.</w:t>
            </w:r>
            <w:r w:rsidR="009602DA"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</w:tr>
      <w:tr w:rsidR="00472877" w:rsidRPr="0021341E" w14:paraId="219C121E" w14:textId="77777777" w:rsidTr="0016589D">
        <w:trPr>
          <w:jc w:val="center"/>
        </w:trPr>
        <w:tc>
          <w:tcPr>
            <w:tcW w:w="0" w:type="auto"/>
            <w:vAlign w:val="center"/>
          </w:tcPr>
          <w:p w14:paraId="0CD394B8" w14:textId="039DA2D2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BFD1410" w14:textId="2C3526A7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26F76CA7" w14:textId="0E18A4EB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3ADED6EE" w14:textId="7A0BC85A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7D0FF70A" w14:textId="1844AC41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885398F" w14:textId="71E4CED3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59FE17C3" w14:textId="0CE78B60" w:rsidR="00472877" w:rsidRPr="00A315DF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CB53D1"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03E27480" w14:textId="2D1FE4CB" w:rsidR="00472877" w:rsidRPr="00A315DF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.7</w:t>
            </w:r>
          </w:p>
        </w:tc>
      </w:tr>
      <w:tr w:rsidR="0016589D" w:rsidRPr="0021341E" w14:paraId="5C1A8018" w14:textId="408A90C6" w:rsidTr="0016589D">
        <w:trPr>
          <w:jc w:val="center"/>
        </w:trPr>
        <w:tc>
          <w:tcPr>
            <w:tcW w:w="0" w:type="auto"/>
            <w:vAlign w:val="center"/>
          </w:tcPr>
          <w:p w14:paraId="7490145A" w14:textId="1F5D51B6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669C192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3233E810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3BAB2E0" w14:textId="3112244D" w:rsidR="0016589D" w:rsidRPr="0016589D" w:rsidRDefault="0016589D" w:rsidP="0016589D">
            <w:pPr>
              <w:pStyle w:val="TAC"/>
              <w:rPr>
                <w:rFonts w:eastAsia="宋体"/>
              </w:rPr>
            </w:pPr>
            <w:r w:rsidRPr="0016589D"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C5A887B" w14:textId="11E8315F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83281EC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14D8CC18" w14:textId="759A8C4E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3.</w:t>
            </w:r>
            <w:r w:rsidR="00E237E9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EE0CB48" w14:textId="7FF626FF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E237E9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</w:tr>
      <w:tr w:rsidR="0016589D" w:rsidRPr="0021341E" w14:paraId="45B4D574" w14:textId="30E34A58" w:rsidTr="0016589D">
        <w:trPr>
          <w:jc w:val="center"/>
        </w:trPr>
        <w:tc>
          <w:tcPr>
            <w:tcW w:w="0" w:type="auto"/>
            <w:vAlign w:val="center"/>
          </w:tcPr>
          <w:p w14:paraId="7FB10E94" w14:textId="5EE9A1C6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6893941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1966454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7B9AE147" w14:textId="20075E57" w:rsidR="0016589D" w:rsidRPr="0016589D" w:rsidRDefault="0016589D" w:rsidP="0016589D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37BDC3B" w14:textId="7C6CF90A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1BC8273" w14:textId="77777777" w:rsidR="0016589D" w:rsidRPr="0021341E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31CAA1FB" w14:textId="1CBDEE45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6.4</w:t>
            </w:r>
          </w:p>
        </w:tc>
        <w:tc>
          <w:tcPr>
            <w:tcW w:w="0" w:type="auto"/>
            <w:vAlign w:val="center"/>
          </w:tcPr>
          <w:p w14:paraId="1AA7ECDC" w14:textId="6CC5A901" w:rsidR="0016589D" w:rsidRPr="00E237E9" w:rsidRDefault="0016589D" w:rsidP="00165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3.2</w:t>
            </w:r>
          </w:p>
        </w:tc>
      </w:tr>
      <w:tr w:rsidR="00472877" w:rsidRPr="0021341E" w14:paraId="54D5B4E2" w14:textId="77777777" w:rsidTr="0016589D">
        <w:trPr>
          <w:jc w:val="center"/>
        </w:trPr>
        <w:tc>
          <w:tcPr>
            <w:tcW w:w="0" w:type="auto"/>
            <w:vAlign w:val="center"/>
          </w:tcPr>
          <w:p w14:paraId="67AFBDB4" w14:textId="43F008D7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5C0D8944" w14:textId="619A9A5A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0E57DE9B" w14:textId="032052CE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35269140" w14:textId="55BAE434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5C039F2C" w14:textId="4DDCE269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1FE4409" w14:textId="5E948859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6284DA12" w14:textId="46E52402" w:rsidR="00472877" w:rsidRPr="00A315DF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B54142"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DAEC559" w14:textId="611D3FE9" w:rsidR="00472877" w:rsidRPr="00A315DF" w:rsidRDefault="00B54142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.9</w:t>
            </w:r>
          </w:p>
        </w:tc>
      </w:tr>
      <w:tr w:rsidR="00472877" w:rsidRPr="0021341E" w14:paraId="4F651739" w14:textId="77777777" w:rsidTr="0016589D">
        <w:trPr>
          <w:jc w:val="center"/>
        </w:trPr>
        <w:tc>
          <w:tcPr>
            <w:tcW w:w="0" w:type="auto"/>
            <w:vAlign w:val="center"/>
          </w:tcPr>
          <w:p w14:paraId="3C9ADD3A" w14:textId="6A8FE6C3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C25CAB2" w14:textId="0A154FBA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70DDD339" w14:textId="6EA05076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2AFEA245" w14:textId="7DD18C5B" w:rsidR="00472877" w:rsidRPr="0016589D" w:rsidRDefault="00472877" w:rsidP="00472877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08FD1344" w14:textId="19CEE6B1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FD8DE5C" w14:textId="033F9F71" w:rsidR="00472877" w:rsidRPr="0021341E" w:rsidRDefault="00472877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6DD75446" w14:textId="5FA34BA6" w:rsidR="00472877" w:rsidRPr="00A315DF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.4</w:t>
            </w:r>
          </w:p>
        </w:tc>
        <w:tc>
          <w:tcPr>
            <w:tcW w:w="0" w:type="auto"/>
            <w:vAlign w:val="center"/>
          </w:tcPr>
          <w:p w14:paraId="78C8EE26" w14:textId="408F5BA7" w:rsidR="00472877" w:rsidRPr="00A315DF" w:rsidRDefault="001562D1" w:rsidP="00472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315D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CB53D1" w:rsidRPr="00A315DF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</w:tr>
    </w:tbl>
    <w:p w14:paraId="21E547FE" w14:textId="426C220B" w:rsidR="0021341E" w:rsidRDefault="0021341E" w:rsidP="0021341E">
      <w:pPr>
        <w:rPr>
          <w:lang w:val="en-US" w:eastAsia="zh-CN"/>
        </w:rPr>
      </w:pPr>
    </w:p>
    <w:p w14:paraId="4962CA53" w14:textId="38487916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t>FR1 PDCCH</w:t>
      </w:r>
    </w:p>
    <w:tbl>
      <w:tblPr>
        <w:tblStyle w:val="9"/>
        <w:tblW w:w="0" w:type="auto"/>
        <w:jc w:val="center"/>
        <w:tblLook w:val="04A0" w:firstRow="1" w:lastRow="0" w:firstColumn="1" w:lastColumn="0" w:noHBand="0" w:noVBand="1"/>
      </w:tblPr>
      <w:tblGrid>
        <w:gridCol w:w="935"/>
        <w:gridCol w:w="1201"/>
        <w:gridCol w:w="707"/>
        <w:gridCol w:w="1125"/>
        <w:gridCol w:w="1180"/>
        <w:gridCol w:w="1331"/>
        <w:gridCol w:w="1371"/>
        <w:gridCol w:w="1459"/>
        <w:gridCol w:w="1147"/>
      </w:tblGrid>
      <w:tr w:rsidR="0021341E" w:rsidRPr="0021341E" w14:paraId="6CA0ADA6" w14:textId="77777777" w:rsidTr="0053293A">
        <w:trPr>
          <w:jc w:val="center"/>
        </w:trPr>
        <w:tc>
          <w:tcPr>
            <w:tcW w:w="0" w:type="auto"/>
            <w:vAlign w:val="center"/>
          </w:tcPr>
          <w:p w14:paraId="2F1D3F95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101CFA31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Align w:val="center"/>
          </w:tcPr>
          <w:p w14:paraId="42B6F315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14:paraId="7F9838D4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CORESET RB</w:t>
            </w:r>
          </w:p>
        </w:tc>
        <w:tc>
          <w:tcPr>
            <w:tcW w:w="0" w:type="auto"/>
            <w:vAlign w:val="center"/>
          </w:tcPr>
          <w:p w14:paraId="0DC912CE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75E330FD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27DB570B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Align w:val="center"/>
          </w:tcPr>
          <w:p w14:paraId="24A701A9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vAlign w:val="center"/>
          </w:tcPr>
          <w:p w14:paraId="7317A1A2" w14:textId="4FBA1A3D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1341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NR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@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1% BLER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</w:t>
            </w:r>
            <w:r w:rsidRPr="0021341E">
              <w:rPr>
                <w:rFonts w:ascii="Arial" w:eastAsiaTheme="minorEastAsia" w:hAnsi="Arial" w:cs="Arial"/>
                <w:b/>
                <w:sz w:val="18"/>
                <w:lang w:eastAsia="zh-CN"/>
              </w:rPr>
              <w:t>(dB)</w:t>
            </w:r>
          </w:p>
        </w:tc>
      </w:tr>
      <w:tr w:rsidR="0021341E" w:rsidRPr="0021341E" w14:paraId="6392978B" w14:textId="77777777" w:rsidTr="0053293A">
        <w:trPr>
          <w:jc w:val="center"/>
        </w:trPr>
        <w:tc>
          <w:tcPr>
            <w:tcW w:w="0" w:type="auto"/>
            <w:vAlign w:val="center"/>
          </w:tcPr>
          <w:p w14:paraId="0A319DFE" w14:textId="61C8E9A2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2C86D7EA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C160027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310B156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326FE990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A60116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22898AD2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19F564F" w14:textId="77777777" w:rsidR="0021341E" w:rsidRPr="0021341E" w:rsidRDefault="0021341E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3CE9774D" w14:textId="32BC0C00" w:rsidR="0021341E" w:rsidRPr="0021341E" w:rsidRDefault="00F56E1A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465454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="00771DFE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A423D8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</w:tr>
    </w:tbl>
    <w:p w14:paraId="4F5A0481" w14:textId="40933AFF" w:rsidR="0021341E" w:rsidRDefault="0021341E" w:rsidP="0021341E">
      <w:pPr>
        <w:rPr>
          <w:lang w:val="en-US" w:eastAsia="zh-CN"/>
        </w:rPr>
      </w:pPr>
    </w:p>
    <w:p w14:paraId="6B4B1EF4" w14:textId="581E31F1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lastRenderedPageBreak/>
        <w:t>FR2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251"/>
        <w:gridCol w:w="1556"/>
        <w:gridCol w:w="984"/>
        <w:gridCol w:w="1936"/>
        <w:gridCol w:w="1966"/>
        <w:gridCol w:w="1815"/>
        <w:gridCol w:w="948"/>
      </w:tblGrid>
      <w:tr w:rsidR="0021341E" w:rsidRPr="0021341E" w14:paraId="20E19990" w14:textId="77777777" w:rsidTr="0053293A">
        <w:trPr>
          <w:jc w:val="center"/>
        </w:trPr>
        <w:tc>
          <w:tcPr>
            <w:tcW w:w="0" w:type="auto"/>
            <w:vMerge w:val="restart"/>
            <w:vAlign w:val="center"/>
          </w:tcPr>
          <w:p w14:paraId="476730C6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5CC6FDA2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58FD2AA8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035A6413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DBDD5BD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36BD8D46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1341E" w:rsidRPr="0021341E" w14:paraId="40E956F4" w14:textId="77777777" w:rsidTr="0053293A">
        <w:trPr>
          <w:jc w:val="center"/>
        </w:trPr>
        <w:tc>
          <w:tcPr>
            <w:tcW w:w="0" w:type="auto"/>
            <w:vMerge/>
            <w:vAlign w:val="center"/>
          </w:tcPr>
          <w:p w14:paraId="09CCE8B5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5080E7F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120CE17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28F2BCA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98F995C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34FB2202" w14:textId="77777777" w:rsid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vAlign w:val="center"/>
          </w:tcPr>
          <w:p w14:paraId="21547A6C" w14:textId="77777777" w:rsid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21341E" w:rsidRPr="0021341E" w14:paraId="604AC2E1" w14:textId="77777777" w:rsidTr="0053293A">
        <w:trPr>
          <w:jc w:val="center"/>
        </w:trPr>
        <w:tc>
          <w:tcPr>
            <w:tcW w:w="0" w:type="auto"/>
            <w:vAlign w:val="center"/>
          </w:tcPr>
          <w:p w14:paraId="52B9A0B0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65655CE" w14:textId="24454765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29269FD2" w14:textId="4AD36C93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49CE08EA" w14:textId="2B53FE86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75</w:t>
            </w:r>
          </w:p>
        </w:tc>
        <w:tc>
          <w:tcPr>
            <w:tcW w:w="0" w:type="auto"/>
            <w:vAlign w:val="center"/>
          </w:tcPr>
          <w:p w14:paraId="0038D9BF" w14:textId="77777777" w:rsidR="0021341E" w:rsidRPr="0021341E" w:rsidRDefault="0021341E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2006149C" w14:textId="6809FCC8" w:rsidR="0021341E" w:rsidRPr="00E237E9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24515C32" w14:textId="257642C0" w:rsidR="0021341E" w:rsidRPr="00E237E9" w:rsidRDefault="00D87A24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E237E9"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</w:tr>
    </w:tbl>
    <w:p w14:paraId="196EDD7E" w14:textId="77777777" w:rsidR="0021341E" w:rsidRPr="0021341E" w:rsidRDefault="0021341E" w:rsidP="0021341E">
      <w:pPr>
        <w:rPr>
          <w:lang w:val="en-US" w:eastAsia="zh-CN"/>
        </w:rPr>
      </w:pPr>
    </w:p>
    <w:p w14:paraId="06EF3418" w14:textId="3710235B" w:rsidR="00D46BD4" w:rsidRPr="006551CC" w:rsidRDefault="00F30589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89217DF" w14:textId="111768A4" w:rsidR="00714592" w:rsidRPr="00714592" w:rsidRDefault="00D46BD4" w:rsidP="00F30589">
      <w:r w:rsidRPr="006551CC">
        <w:rPr>
          <w:rFonts w:hint="eastAsia"/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updated simulation results about </w:t>
      </w:r>
      <w:r w:rsidR="00DF0FD5" w:rsidRPr="00DF0FD5">
        <w:rPr>
          <w:lang w:val="en-US" w:eastAsia="zh-CN"/>
        </w:rPr>
        <w:t>NR network-controlled repeaters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E6A3080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3" w:name="_Ref126587496"/>
      <w:bookmarkStart w:id="4" w:name="_Ref132083827"/>
      <w:r w:rsidRPr="00535494">
        <w:rPr>
          <w:lang w:val="en-US" w:eastAsia="zh-CN"/>
        </w:rPr>
        <w:t>R</w:t>
      </w:r>
      <w:r w:rsidR="00EF61F5">
        <w:rPr>
          <w:lang w:val="en-US" w:eastAsia="zh-CN"/>
        </w:rPr>
        <w:t>4-</w:t>
      </w:r>
      <w:r w:rsidR="00906036" w:rsidRPr="00906036">
        <w:rPr>
          <w:lang w:val="en-US" w:eastAsia="zh-CN"/>
        </w:rPr>
        <w:t>231</w:t>
      </w:r>
      <w:r w:rsidR="00415AC8">
        <w:rPr>
          <w:lang w:val="en-US" w:eastAsia="zh-CN"/>
        </w:rPr>
        <w:t>6</w:t>
      </w:r>
      <w:r w:rsidR="00906036" w:rsidRPr="00906036">
        <w:rPr>
          <w:lang w:val="en-US" w:eastAsia="zh-CN"/>
        </w:rPr>
        <w:t>923</w:t>
      </w:r>
      <w:r w:rsidR="00DA5EE2" w:rsidRPr="00DA5EE2">
        <w:rPr>
          <w:lang w:val="en-US" w:eastAsia="zh-CN"/>
        </w:rPr>
        <w:t xml:space="preserve">, </w:t>
      </w:r>
      <w:r w:rsidR="00EF61F5" w:rsidRPr="00EF61F5">
        <w:rPr>
          <w:lang w:val="en-US" w:eastAsia="zh-CN"/>
        </w:rPr>
        <w:t>WF on NCR</w:t>
      </w:r>
      <w:r w:rsidR="00415AC8">
        <w:rPr>
          <w:lang w:val="en-US" w:eastAsia="zh-CN"/>
        </w:rPr>
        <w:t>-</w:t>
      </w:r>
      <w:r w:rsidR="00EF61F5" w:rsidRPr="00EF61F5">
        <w:rPr>
          <w:lang w:val="en-US" w:eastAsia="zh-CN"/>
        </w:rPr>
        <w:t>MT demodulation requirements</w:t>
      </w:r>
      <w:r w:rsidR="00DA5EE2" w:rsidRPr="00DA5EE2">
        <w:rPr>
          <w:lang w:val="en-US" w:eastAsia="zh-CN"/>
        </w:rPr>
        <w:t>, RAN</w:t>
      </w:r>
      <w:r w:rsidR="00EF61F5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EF61F5">
        <w:rPr>
          <w:lang w:val="en-US" w:eastAsia="zh-CN"/>
        </w:rPr>
        <w:t>10</w:t>
      </w:r>
      <w:r w:rsidR="00906036">
        <w:rPr>
          <w:lang w:val="en-US" w:eastAsia="zh-CN"/>
        </w:rPr>
        <w:t>8</w:t>
      </w:r>
      <w:r w:rsidR="00415AC8">
        <w:rPr>
          <w:lang w:val="en-US" w:eastAsia="zh-CN"/>
        </w:rPr>
        <w:t>b</w:t>
      </w:r>
      <w:r w:rsidR="00DA5EE2" w:rsidRPr="00DA5EE2">
        <w:rPr>
          <w:lang w:val="en-US" w:eastAsia="zh-CN"/>
        </w:rPr>
        <w:t xml:space="preserve">, </w:t>
      </w:r>
      <w:bookmarkEnd w:id="3"/>
      <w:bookmarkEnd w:id="4"/>
      <w:r w:rsidR="00EF61F5" w:rsidRPr="00EF61F5">
        <w:rPr>
          <w:lang w:val="en-US" w:eastAsia="zh-CN"/>
        </w:rPr>
        <w:t>ZTE Corporation</w:t>
      </w:r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A7FFB" w14:textId="77777777" w:rsidR="00401BF7" w:rsidRDefault="00401BF7" w:rsidP="009163A1">
      <w:pPr>
        <w:spacing w:after="0"/>
      </w:pPr>
      <w:r>
        <w:separator/>
      </w:r>
    </w:p>
  </w:endnote>
  <w:endnote w:type="continuationSeparator" w:id="0">
    <w:p w14:paraId="776E9C75" w14:textId="77777777" w:rsidR="00401BF7" w:rsidRDefault="00401BF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C0AFE" w14:textId="77777777" w:rsidR="00401BF7" w:rsidRDefault="00401BF7" w:rsidP="009163A1">
      <w:pPr>
        <w:spacing w:after="0"/>
      </w:pPr>
      <w:r>
        <w:separator/>
      </w:r>
    </w:p>
  </w:footnote>
  <w:footnote w:type="continuationSeparator" w:id="0">
    <w:p w14:paraId="07906777" w14:textId="77777777" w:rsidR="00401BF7" w:rsidRDefault="00401BF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610"/>
    <w:rsid w:val="00034F67"/>
    <w:rsid w:val="00040C05"/>
    <w:rsid w:val="000434C3"/>
    <w:rsid w:val="0004362D"/>
    <w:rsid w:val="00052512"/>
    <w:rsid w:val="00052FB0"/>
    <w:rsid w:val="000566F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52C1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62D1"/>
    <w:rsid w:val="0015739F"/>
    <w:rsid w:val="00157D97"/>
    <w:rsid w:val="0016589D"/>
    <w:rsid w:val="00167E9A"/>
    <w:rsid w:val="00170674"/>
    <w:rsid w:val="00171E01"/>
    <w:rsid w:val="00173BFB"/>
    <w:rsid w:val="001748B3"/>
    <w:rsid w:val="00175DD4"/>
    <w:rsid w:val="00180C6D"/>
    <w:rsid w:val="00184CD2"/>
    <w:rsid w:val="00196D54"/>
    <w:rsid w:val="001A1FB2"/>
    <w:rsid w:val="001B1E9A"/>
    <w:rsid w:val="001B38C0"/>
    <w:rsid w:val="001B484A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341E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427B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6908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094C"/>
    <w:rsid w:val="00351761"/>
    <w:rsid w:val="00356BEF"/>
    <w:rsid w:val="00356D0D"/>
    <w:rsid w:val="0036076E"/>
    <w:rsid w:val="00360E5F"/>
    <w:rsid w:val="00362E89"/>
    <w:rsid w:val="00364ADE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1BF7"/>
    <w:rsid w:val="004062F4"/>
    <w:rsid w:val="0041094E"/>
    <w:rsid w:val="00411700"/>
    <w:rsid w:val="00412CFF"/>
    <w:rsid w:val="004143BA"/>
    <w:rsid w:val="00415AC8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5454"/>
    <w:rsid w:val="00466D17"/>
    <w:rsid w:val="00472877"/>
    <w:rsid w:val="00472FE8"/>
    <w:rsid w:val="00474160"/>
    <w:rsid w:val="004750C1"/>
    <w:rsid w:val="004757EA"/>
    <w:rsid w:val="004774C7"/>
    <w:rsid w:val="00481B5B"/>
    <w:rsid w:val="004842BC"/>
    <w:rsid w:val="00491B2D"/>
    <w:rsid w:val="004A0295"/>
    <w:rsid w:val="004A0E5E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ACA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A516B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2ECE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592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1DFE"/>
    <w:rsid w:val="00772C3F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6E94"/>
    <w:rsid w:val="008C52B1"/>
    <w:rsid w:val="008C70FA"/>
    <w:rsid w:val="008D1D89"/>
    <w:rsid w:val="008D2CAD"/>
    <w:rsid w:val="008D4AA8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06036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3466"/>
    <w:rsid w:val="009466A7"/>
    <w:rsid w:val="009521C3"/>
    <w:rsid w:val="00954768"/>
    <w:rsid w:val="00954EA3"/>
    <w:rsid w:val="0095517A"/>
    <w:rsid w:val="00955313"/>
    <w:rsid w:val="009557F1"/>
    <w:rsid w:val="009602DA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083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6EAD"/>
    <w:rsid w:val="00A00C53"/>
    <w:rsid w:val="00A00CDD"/>
    <w:rsid w:val="00A02090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15DF"/>
    <w:rsid w:val="00A3536B"/>
    <w:rsid w:val="00A3749E"/>
    <w:rsid w:val="00A423D8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40B"/>
    <w:rsid w:val="00AC7557"/>
    <w:rsid w:val="00AD7060"/>
    <w:rsid w:val="00AE2768"/>
    <w:rsid w:val="00AE340E"/>
    <w:rsid w:val="00AF5146"/>
    <w:rsid w:val="00AF6D41"/>
    <w:rsid w:val="00AF7A6A"/>
    <w:rsid w:val="00B130AB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414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837DC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13EB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3FC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3D1"/>
    <w:rsid w:val="00CB5BC2"/>
    <w:rsid w:val="00CB7883"/>
    <w:rsid w:val="00CC02E1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7AA7"/>
    <w:rsid w:val="00D30B86"/>
    <w:rsid w:val="00D346A5"/>
    <w:rsid w:val="00D40BA1"/>
    <w:rsid w:val="00D421F7"/>
    <w:rsid w:val="00D44284"/>
    <w:rsid w:val="00D44F00"/>
    <w:rsid w:val="00D463D5"/>
    <w:rsid w:val="00D4652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5EF"/>
    <w:rsid w:val="00D76BB7"/>
    <w:rsid w:val="00D77231"/>
    <w:rsid w:val="00D81490"/>
    <w:rsid w:val="00D82A0F"/>
    <w:rsid w:val="00D82B82"/>
    <w:rsid w:val="00D83692"/>
    <w:rsid w:val="00D85B25"/>
    <w:rsid w:val="00D87106"/>
    <w:rsid w:val="00D87A24"/>
    <w:rsid w:val="00D90964"/>
    <w:rsid w:val="00D92189"/>
    <w:rsid w:val="00D92A77"/>
    <w:rsid w:val="00D964F4"/>
    <w:rsid w:val="00DA0A73"/>
    <w:rsid w:val="00DA1D78"/>
    <w:rsid w:val="00DA25CB"/>
    <w:rsid w:val="00DA2D67"/>
    <w:rsid w:val="00DA38C9"/>
    <w:rsid w:val="00DA3FDC"/>
    <w:rsid w:val="00DA550D"/>
    <w:rsid w:val="00DA5959"/>
    <w:rsid w:val="00DA5EE2"/>
    <w:rsid w:val="00DA7B34"/>
    <w:rsid w:val="00DB1B92"/>
    <w:rsid w:val="00DB29DC"/>
    <w:rsid w:val="00DB32B1"/>
    <w:rsid w:val="00DB7A11"/>
    <w:rsid w:val="00DB7BCA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4EA3"/>
    <w:rsid w:val="00DD55BF"/>
    <w:rsid w:val="00DD70E0"/>
    <w:rsid w:val="00DD7135"/>
    <w:rsid w:val="00DE0511"/>
    <w:rsid w:val="00DE26CF"/>
    <w:rsid w:val="00DE7D7A"/>
    <w:rsid w:val="00DF0FD5"/>
    <w:rsid w:val="00DF2FBF"/>
    <w:rsid w:val="00DF3884"/>
    <w:rsid w:val="00E00C06"/>
    <w:rsid w:val="00E0215C"/>
    <w:rsid w:val="00E03F48"/>
    <w:rsid w:val="00E14775"/>
    <w:rsid w:val="00E157C7"/>
    <w:rsid w:val="00E237E9"/>
    <w:rsid w:val="00E23903"/>
    <w:rsid w:val="00E25220"/>
    <w:rsid w:val="00E375A2"/>
    <w:rsid w:val="00E40AB6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8DC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61F5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0589"/>
    <w:rsid w:val="00F40AEF"/>
    <w:rsid w:val="00F50497"/>
    <w:rsid w:val="00F539C3"/>
    <w:rsid w:val="00F5532E"/>
    <w:rsid w:val="00F56A5E"/>
    <w:rsid w:val="00F56E1A"/>
    <w:rsid w:val="00F607D8"/>
    <w:rsid w:val="00F62AC9"/>
    <w:rsid w:val="00F63240"/>
    <w:rsid w:val="00F6403B"/>
    <w:rsid w:val="00F66FC6"/>
    <w:rsid w:val="00F7182A"/>
    <w:rsid w:val="00F77689"/>
    <w:rsid w:val="00F92DD5"/>
    <w:rsid w:val="00F9710D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D27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0DA96-D5AC-43B0-B7A1-8C3F36BD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4796</TotalTime>
  <Pages>2</Pages>
  <Words>235</Words>
  <Characters>1345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41</cp:revision>
  <dcterms:created xsi:type="dcterms:W3CDTF">2021-12-16T11:56:00Z</dcterms:created>
  <dcterms:modified xsi:type="dcterms:W3CDTF">2023-11-03T14:15:00Z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(3)eet3dGJ6Ebco57U7k5uIcYRzpOfgLdlDJ212qyLFGwwTRg4/k0ajbMLhk2os4lVMKQyvVqUm
+eNq1cJR/MKoT3IrTd27hy1lLst+iDPJzwwj5GzAay91wg3F3nnTRIGzW9ebGxzha1TFr6iO
hqp7cp4hFPd75MW6kTuwNH8fp4tLT3OF67MkFZDA0J8OAubmaivtmjcY2byf94M/pMoPPPQs
wuzTbiYH/3BTYuhNyP</vt:lpwstr>
  </property>
  <property fmtid="{D5CDD505-2E9C-101B-9397-08002B2CF9AE}" pid="3" name="_2015_ms_pID_7253431">
    <vt:lpwstr>JULeWwL9voRe5s9PNNitmocMmcWQNGK2ZRxv7a+z5lpZbBwUHpNZcb
socZ8AGV0VClyhcX1YgoM4WtSzrUQ4cHVe1ahoWAxjZjuJWQLR+BjSthqaTMmb39O9J7fBwe
N8QCLFy46a5DJ01V3Xm26NvQBXLUD3EV28AN2fz9LJiaF4DB/XvaHWtTwMCs3AL1ZXiwRkX5
HJKeA6EdxIsb/xAivRkdbJq7luHg27t54Da/</vt:lpwstr>
  </property>
  <property fmtid="{D5CDD505-2E9C-101B-9397-08002B2CF9AE}" pid="4" name="_2015_ms_pID_7253432">
    <vt:lpwstr>7eWU8G938RlDWdS7+KcLpvU=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1699020922</vt:lpwstr>
  </property>
</Properties>
</file>